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37D93EEC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daf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-C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m-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202</w:t>
                                            </w:r>
                                            <w:r w:rsidR="00E75BEB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BC0E43">
                                              <w:rPr>
                                                <w:rStyle w:val="Style2"/>
                                              </w:rPr>
                                              <w:t>13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BC0E43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37D93EEC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m-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202</w:t>
                                      </w:r>
                                      <w:r w:rsidR="00E75BEB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BC0E43">
                                        <w:rPr>
                                          <w:rStyle w:val="Style2"/>
                                        </w:rPr>
                                        <w:t>13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BC0E43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BC0E4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BC0E4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BC0E4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BC0E4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BC0E4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BC0E4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C0E43">
                              <w:fldChar w:fldCharType="begin"/>
                            </w:r>
                            <w:r w:rsidR="00BC0E43">
                              <w:instrText xml:space="preserve"> NUMPAGES   \* MERGEFORMAT </w:instrText>
                            </w:r>
                            <w:r w:rsidR="00BC0E43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C0E4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C0E43">
                        <w:fldChar w:fldCharType="begin"/>
                      </w:r>
                      <w:r w:rsidR="00BC0E43">
                        <w:instrText xml:space="preserve"> NUMPAGES   \* MERGEFORMAT </w:instrText>
                      </w:r>
                      <w:r w:rsidR="00BC0E43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C0E4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0E43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75BEB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17</cp:revision>
  <cp:lastPrinted>2011-03-04T19:05:00Z</cp:lastPrinted>
  <dcterms:created xsi:type="dcterms:W3CDTF">2014-01-02T13:42:00Z</dcterms:created>
  <dcterms:modified xsi:type="dcterms:W3CDTF">2022-02-22T15:38:00Z</dcterms:modified>
</cp:coreProperties>
</file>